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10682" w14:textId="77777777" w:rsidR="00084722" w:rsidRDefault="00084722" w:rsidP="0008472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MASSAM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3DC3A95B" w14:textId="77777777" w:rsidR="00084722" w:rsidRDefault="00084722" w:rsidP="00084722">
      <w:pPr>
        <w:pStyle w:val="NoSpacing"/>
        <w:rPr>
          <w:rFonts w:eastAsia="Times New Roman" w:cs="Times New Roman"/>
          <w:szCs w:val="24"/>
        </w:rPr>
      </w:pPr>
    </w:p>
    <w:p w14:paraId="1644D2EA" w14:textId="77777777" w:rsidR="00084722" w:rsidRDefault="00084722" w:rsidP="00084722">
      <w:pPr>
        <w:pStyle w:val="NoSpacing"/>
        <w:rPr>
          <w:rFonts w:eastAsia="Times New Roman" w:cs="Times New Roman"/>
          <w:szCs w:val="24"/>
        </w:rPr>
      </w:pPr>
    </w:p>
    <w:p w14:paraId="695C2017" w14:textId="77777777" w:rsidR="00084722" w:rsidRDefault="00084722" w:rsidP="0008472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Son of John </w:t>
      </w:r>
      <w:proofErr w:type="spellStart"/>
      <w:r>
        <w:rPr>
          <w:rFonts w:eastAsia="Times New Roman" w:cs="Times New Roman"/>
          <w:szCs w:val="24"/>
        </w:rPr>
        <w:t>Massam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0E47FE55" w14:textId="77777777" w:rsidR="00084722" w:rsidRDefault="00084722" w:rsidP="0008472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7AF4AC89" w14:textId="77777777" w:rsidR="00084722" w:rsidRDefault="00084722" w:rsidP="0008472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pp.310-1)</w:t>
      </w:r>
    </w:p>
    <w:p w14:paraId="178C03AD" w14:textId="77777777" w:rsidR="00084722" w:rsidRDefault="00084722" w:rsidP="00084722">
      <w:pPr>
        <w:pStyle w:val="NoSpacing"/>
        <w:rPr>
          <w:rFonts w:eastAsia="Times New Roman" w:cs="Times New Roman"/>
          <w:szCs w:val="24"/>
        </w:rPr>
      </w:pPr>
    </w:p>
    <w:p w14:paraId="7175B9B8" w14:textId="77777777" w:rsidR="00084722" w:rsidRDefault="00084722" w:rsidP="00084722">
      <w:pPr>
        <w:pStyle w:val="NoSpacing"/>
        <w:rPr>
          <w:rFonts w:eastAsia="Times New Roman" w:cs="Times New Roman"/>
          <w:szCs w:val="24"/>
        </w:rPr>
      </w:pPr>
    </w:p>
    <w:p w14:paraId="4C62B8AF" w14:textId="77777777" w:rsidR="00084722" w:rsidRDefault="00084722" w:rsidP="0008472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Apr.1484</w:t>
      </w:r>
      <w:r>
        <w:rPr>
          <w:rFonts w:eastAsia="Times New Roman" w:cs="Times New Roman"/>
          <w:szCs w:val="24"/>
        </w:rPr>
        <w:tab/>
        <w:t xml:space="preserve">Margaret </w:t>
      </w:r>
      <w:proofErr w:type="spellStart"/>
      <w:r>
        <w:rPr>
          <w:rFonts w:eastAsia="Times New Roman" w:cs="Times New Roman"/>
          <w:szCs w:val="24"/>
        </w:rPr>
        <w:t>Gardyner</w:t>
      </w:r>
      <w:proofErr w:type="spellEnd"/>
      <w:r>
        <w:rPr>
          <w:rFonts w:eastAsia="Times New Roman" w:cs="Times New Roman"/>
          <w:szCs w:val="24"/>
        </w:rPr>
        <w:t xml:space="preserve">(q.v.) bequeathed him a feather bed and other </w:t>
      </w:r>
      <w:proofErr w:type="gramStart"/>
      <w:r>
        <w:rPr>
          <w:rFonts w:eastAsia="Times New Roman" w:cs="Times New Roman"/>
          <w:szCs w:val="24"/>
        </w:rPr>
        <w:t>household</w:t>
      </w:r>
      <w:proofErr w:type="gramEnd"/>
      <w:r>
        <w:rPr>
          <w:rFonts w:eastAsia="Times New Roman" w:cs="Times New Roman"/>
          <w:szCs w:val="24"/>
        </w:rPr>
        <w:t xml:space="preserve"> </w:t>
      </w:r>
    </w:p>
    <w:p w14:paraId="025400B2" w14:textId="77777777" w:rsidR="00084722" w:rsidRDefault="00084722" w:rsidP="0008472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items.     (ibid.)</w:t>
      </w:r>
    </w:p>
    <w:p w14:paraId="6BAB6E73" w14:textId="77777777" w:rsidR="00084722" w:rsidRDefault="00084722" w:rsidP="00084722">
      <w:pPr>
        <w:pStyle w:val="NoSpacing"/>
        <w:rPr>
          <w:rFonts w:eastAsia="Times New Roman" w:cs="Times New Roman"/>
          <w:szCs w:val="24"/>
        </w:rPr>
      </w:pPr>
    </w:p>
    <w:p w14:paraId="2AB91E0D" w14:textId="77777777" w:rsidR="00084722" w:rsidRDefault="00084722" w:rsidP="00084722">
      <w:pPr>
        <w:pStyle w:val="NoSpacing"/>
        <w:rPr>
          <w:rFonts w:eastAsia="Times New Roman" w:cs="Times New Roman"/>
          <w:szCs w:val="24"/>
        </w:rPr>
      </w:pPr>
    </w:p>
    <w:p w14:paraId="1AC2B543" w14:textId="77777777" w:rsidR="00084722" w:rsidRDefault="00084722" w:rsidP="0008472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5 April 2023</w:t>
      </w:r>
    </w:p>
    <w:p w14:paraId="18E4758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1107B" w14:textId="77777777" w:rsidR="00084722" w:rsidRDefault="00084722" w:rsidP="009139A6">
      <w:r>
        <w:separator/>
      </w:r>
    </w:p>
  </w:endnote>
  <w:endnote w:type="continuationSeparator" w:id="0">
    <w:p w14:paraId="41877D22" w14:textId="77777777" w:rsidR="00084722" w:rsidRDefault="000847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AC6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8ED6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1B9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E8761" w14:textId="77777777" w:rsidR="00084722" w:rsidRDefault="00084722" w:rsidP="009139A6">
      <w:r>
        <w:separator/>
      </w:r>
    </w:p>
  </w:footnote>
  <w:footnote w:type="continuationSeparator" w:id="0">
    <w:p w14:paraId="4D343AED" w14:textId="77777777" w:rsidR="00084722" w:rsidRDefault="000847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FD5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0DD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1DC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722"/>
    <w:rsid w:val="000666E0"/>
    <w:rsid w:val="00084722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EE5F5"/>
  <w15:chartTrackingRefBased/>
  <w15:docId w15:val="{0BD4B640-CE78-4280-9761-F4BE5BFE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2023-04-05T21:03:00Z</dcterms:created>
  <dcterms:modified xsi:type="dcterms:W3CDTF">2023-04-05T21:03:00Z</dcterms:modified>
</cp:coreProperties>
</file>